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34F95" w14:textId="77777777" w:rsidR="00C77AC4" w:rsidRDefault="00C77AC4" w:rsidP="00C77A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PEPILPEN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00E0F3B4" w14:textId="77777777" w:rsidR="00C77AC4" w:rsidRDefault="00C77AC4" w:rsidP="00C77A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F1FB82" w14:textId="77777777" w:rsidR="00C77AC4" w:rsidRDefault="00C77AC4" w:rsidP="00C77A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4A9021" w14:textId="77777777" w:rsidR="00C77AC4" w:rsidRDefault="00C77AC4" w:rsidP="00C77A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Ilchester, Somerset,</w:t>
      </w:r>
    </w:p>
    <w:p w14:paraId="3D88287E" w14:textId="77777777" w:rsidR="00C77AC4" w:rsidRDefault="00C77AC4" w:rsidP="00C77A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Chalcote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B862FD5" w14:textId="77777777" w:rsidR="00C77AC4" w:rsidRDefault="00C77AC4" w:rsidP="00C77AC4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1483-5,</w:t>
      </w:r>
    </w:p>
    <w:p w14:paraId="55E5D1D9" w14:textId="77777777" w:rsidR="00C77AC4" w:rsidRDefault="00C77AC4" w:rsidP="00C77AC4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p.6)</w:t>
      </w:r>
    </w:p>
    <w:p w14:paraId="6CB05902" w14:textId="77777777" w:rsidR="00C77AC4" w:rsidRDefault="00C77AC4" w:rsidP="00C77AC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4538023" w14:textId="77777777" w:rsidR="00C77AC4" w:rsidRDefault="00C77AC4" w:rsidP="00C77AC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2679375" w14:textId="77777777" w:rsidR="00C77AC4" w:rsidRPr="001B1923" w:rsidRDefault="00C77AC4" w:rsidP="00C77AC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June 2021</w:t>
      </w:r>
    </w:p>
    <w:p w14:paraId="01947EF8" w14:textId="6A90DA0D" w:rsidR="00BA00AB" w:rsidRPr="00C77AC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77AC4" w:rsidSect="00C77A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AFC56" w14:textId="77777777" w:rsidR="00C77AC4" w:rsidRDefault="00C77AC4" w:rsidP="009139A6">
      <w:r>
        <w:separator/>
      </w:r>
    </w:p>
  </w:endnote>
  <w:endnote w:type="continuationSeparator" w:id="0">
    <w:p w14:paraId="0F16CE27" w14:textId="77777777" w:rsidR="00C77AC4" w:rsidRDefault="00C77A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410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0C82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3F9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79E53" w14:textId="77777777" w:rsidR="00C77AC4" w:rsidRDefault="00C77AC4" w:rsidP="009139A6">
      <w:r>
        <w:separator/>
      </w:r>
    </w:p>
  </w:footnote>
  <w:footnote w:type="continuationSeparator" w:id="0">
    <w:p w14:paraId="6793DB9F" w14:textId="77777777" w:rsidR="00C77AC4" w:rsidRDefault="00C77A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DD5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9B8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4A6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AC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77AC4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EE4E6"/>
  <w15:chartTrackingRefBased/>
  <w15:docId w15:val="{1B20FE04-F11D-4D02-B300-5E53FFCFB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2021-06-17T09:22:00Z</dcterms:created>
  <dcterms:modified xsi:type="dcterms:W3CDTF">2021-06-17T09:23:00Z</dcterms:modified>
</cp:coreProperties>
</file>